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6F6070" w:rsidRPr="006F6070">
        <w:rPr>
          <w:rFonts w:eastAsia="Arial"/>
          <w:b/>
          <w:kern w:val="3"/>
          <w:sz w:val="24"/>
          <w:szCs w:val="24"/>
          <w:lang w:eastAsia="zh-CN"/>
        </w:rPr>
        <w:t>ул. Николая Ершова, д. 57Б</w:t>
      </w:r>
    </w:p>
    <w:p w:rsidR="0034735F" w:rsidRDefault="0034735F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9604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F6070" w:rsidRPr="006F6070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6F607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D0F44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2704C6" w:rsidRPr="002704C6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2704C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E073F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F6070" w:rsidRPr="006F6070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6F607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4735F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6F6070"/>
    <w:rsid w:val="007017A6"/>
    <w:rsid w:val="00720A5F"/>
    <w:rsid w:val="007268FA"/>
    <w:rsid w:val="00744310"/>
    <w:rsid w:val="00750374"/>
    <w:rsid w:val="007555A6"/>
    <w:rsid w:val="00780FCE"/>
    <w:rsid w:val="00790D73"/>
    <w:rsid w:val="0079604C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073F7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0F44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928D8-F838-4C40-A75D-037FC702B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300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</cp:revision>
  <cp:lastPrinted>2023-02-01T06:27:00Z</cp:lastPrinted>
  <dcterms:created xsi:type="dcterms:W3CDTF">2024-06-19T10:45:00Z</dcterms:created>
  <dcterms:modified xsi:type="dcterms:W3CDTF">2024-07-01T12:08:00Z</dcterms:modified>
</cp:coreProperties>
</file>